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9A16" w14:textId="3C751F9C" w:rsidR="00BA00AB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VINCENT</w:t>
      </w:r>
      <w:r>
        <w:rPr>
          <w:rFonts w:ascii="Times New Roman" w:hAnsi="Times New Roman" w:cs="Times New Roman"/>
          <w:sz w:val="24"/>
          <w:szCs w:val="24"/>
        </w:rPr>
        <w:t xml:space="preserve">       (fl.1478)</w:t>
      </w:r>
    </w:p>
    <w:p w14:paraId="744A818E" w14:textId="1F46DC55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7C7F5B87" w14:textId="3CE74227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E1B29B" w14:textId="038D8F06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B47AD2" w14:textId="311758B4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was a scholar of Clare Hall, aged 13 years.</w:t>
      </w:r>
    </w:p>
    <w:p w14:paraId="67B2B93F" w14:textId="33C635B6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hAnsi="Times New Roman" w:cs="Times New Roman"/>
          <w:sz w:val="24"/>
          <w:szCs w:val="24"/>
        </w:rPr>
        <w:t>304)</w:t>
      </w:r>
    </w:p>
    <w:p w14:paraId="56076779" w14:textId="75197D6C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D8AB9" w14:textId="4CEFCA07" w:rsid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263AE6" w14:textId="416AB071" w:rsidR="00303AEA" w:rsidRPr="00303AEA" w:rsidRDefault="00303A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2021</w:t>
      </w:r>
    </w:p>
    <w:sectPr w:rsidR="00303AEA" w:rsidRPr="00303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30CD" w14:textId="77777777" w:rsidR="00303AEA" w:rsidRDefault="00303AEA" w:rsidP="009139A6">
      <w:r>
        <w:separator/>
      </w:r>
    </w:p>
  </w:endnote>
  <w:endnote w:type="continuationSeparator" w:id="0">
    <w:p w14:paraId="651B902A" w14:textId="77777777" w:rsidR="00303AEA" w:rsidRDefault="00303A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64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A1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8DD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0A45" w14:textId="77777777" w:rsidR="00303AEA" w:rsidRDefault="00303AEA" w:rsidP="009139A6">
      <w:r>
        <w:separator/>
      </w:r>
    </w:p>
  </w:footnote>
  <w:footnote w:type="continuationSeparator" w:id="0">
    <w:p w14:paraId="36CDA5E7" w14:textId="77777777" w:rsidR="00303AEA" w:rsidRDefault="00303A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669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09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2E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AEA"/>
    <w:rsid w:val="000666E0"/>
    <w:rsid w:val="002510B7"/>
    <w:rsid w:val="00303AE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E135A"/>
  <w15:chartTrackingRefBased/>
  <w15:docId w15:val="{BC28EFEE-980D-4DAD-91ED-20009B46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2021-12-17T17:17:00Z</dcterms:created>
  <dcterms:modified xsi:type="dcterms:W3CDTF">2021-12-17T17:19:00Z</dcterms:modified>
</cp:coreProperties>
</file>